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0A9" w:rsidRDefault="007000A9" w:rsidP="00D96531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19</w:t>
      </w:r>
    </w:p>
    <w:p w:rsidR="007000A9" w:rsidRDefault="007000A9" w:rsidP="00D96531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7000A9" w:rsidRPr="000C0D75" w:rsidRDefault="007000A9" w:rsidP="00D96531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7000A9" w:rsidRDefault="007000A9" w:rsidP="00D96531">
      <w:pPr>
        <w:tabs>
          <w:tab w:val="left" w:pos="6521"/>
        </w:tabs>
        <w:ind w:left="5670"/>
      </w:pPr>
    </w:p>
    <w:p w:rsidR="007000A9" w:rsidRPr="000941D1" w:rsidRDefault="007000A9" w:rsidP="00D96531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7000A9" w:rsidRDefault="007000A9" w:rsidP="00D96531">
      <w:pPr>
        <w:spacing w:before="0" w:after="0"/>
        <w:jc w:val="center"/>
        <w:rPr>
          <w:b/>
          <w:sz w:val="24"/>
          <w:szCs w:val="24"/>
        </w:rPr>
      </w:pPr>
    </w:p>
    <w:p w:rsidR="007000A9" w:rsidRDefault="007000A9" w:rsidP="00D96531">
      <w:pPr>
        <w:spacing w:before="0" w:after="0"/>
        <w:jc w:val="center"/>
        <w:rPr>
          <w:b/>
          <w:sz w:val="24"/>
          <w:szCs w:val="24"/>
        </w:rPr>
      </w:pPr>
    </w:p>
    <w:p w:rsidR="007000A9" w:rsidRDefault="007000A9" w:rsidP="00D96531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7000A9" w:rsidRPr="0025149B" w:rsidRDefault="007000A9" w:rsidP="00D96531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обязательств по договору)</w:t>
      </w:r>
    </w:p>
    <w:p w:rsidR="007000A9" w:rsidRPr="0025149B" w:rsidRDefault="007000A9" w:rsidP="00D96531">
      <w:pPr>
        <w:spacing w:before="0" w:after="0"/>
        <w:jc w:val="center"/>
        <w:rPr>
          <w:b/>
          <w:sz w:val="16"/>
          <w:szCs w:val="16"/>
        </w:rPr>
      </w:pPr>
    </w:p>
    <w:p w:rsidR="007000A9" w:rsidRPr="009F1DB0" w:rsidRDefault="007000A9" w:rsidP="00D96531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7000A9" w:rsidRDefault="007000A9" w:rsidP="00D96531">
      <w:pPr>
        <w:pStyle w:val="BodyTextIndent3"/>
        <w:spacing w:line="240" w:lineRule="auto"/>
        <w:rPr>
          <w:b/>
          <w:bCs/>
          <w:sz w:val="24"/>
          <w:szCs w:val="24"/>
        </w:rPr>
      </w:pPr>
    </w:p>
    <w:p w:rsidR="007000A9" w:rsidRPr="009F1DB0" w:rsidRDefault="007000A9" w:rsidP="00D96531">
      <w:pPr>
        <w:pStyle w:val="BodyTextIndent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</w:t>
      </w:r>
      <w:r w:rsidRPr="009F1DB0">
        <w:rPr>
          <w:bCs/>
          <w:iCs/>
          <w:sz w:val="24"/>
          <w:szCs w:val="24"/>
        </w:rPr>
        <w:t>«</w:t>
      </w:r>
      <w:r>
        <w:rPr>
          <w:bCs/>
          <w:iCs/>
          <w:sz w:val="24"/>
          <w:szCs w:val="24"/>
        </w:rPr>
        <w:t>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7000A9" w:rsidRPr="009F1DB0" w:rsidRDefault="007000A9" w:rsidP="00D96531">
      <w:pPr>
        <w:pStyle w:val="BodyTextIndent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7000A9" w:rsidRPr="009F1DB0" w:rsidRDefault="007000A9" w:rsidP="00D96531">
      <w:pPr>
        <w:pStyle w:val="BodyTextIndent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____________________________</w:t>
      </w:r>
      <w:r w:rsidRPr="0095431D">
        <w:rPr>
          <w:sz w:val="24"/>
          <w:szCs w:val="24"/>
        </w:rPr>
        <w:t xml:space="preserve"> «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7000A9" w:rsidRPr="009F1DB0" w:rsidRDefault="007000A9" w:rsidP="00D96531">
      <w:pPr>
        <w:pStyle w:val="BodyTextIndent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7000A9" w:rsidRPr="009F1DB0" w:rsidRDefault="007000A9" w:rsidP="00D96531">
      <w:pPr>
        <w:pStyle w:val="BodyTextIndent2"/>
        <w:spacing w:before="0" w:after="0"/>
        <w:ind w:firstLine="720"/>
        <w:rPr>
          <w:snapToGrid w:val="0"/>
          <w:sz w:val="24"/>
          <w:szCs w:val="24"/>
        </w:rPr>
      </w:pPr>
    </w:p>
    <w:p w:rsidR="007000A9" w:rsidRPr="009F1DB0" w:rsidRDefault="007000A9" w:rsidP="00D96531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7000A9" w:rsidRDefault="007000A9" w:rsidP="00D96531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.</w:t>
      </w:r>
    </w:p>
    <w:p w:rsidR="007000A9" w:rsidRPr="009F1DB0" w:rsidRDefault="007000A9" w:rsidP="00D96531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</w:t>
      </w:r>
      <w:r>
        <w:rPr>
          <w:sz w:val="24"/>
          <w:szCs w:val="24"/>
        </w:rPr>
        <w:t xml:space="preserve"> </w:t>
      </w:r>
    </w:p>
    <w:p w:rsidR="007000A9" w:rsidRPr="0025149B" w:rsidRDefault="007000A9" w:rsidP="00D96531">
      <w:pPr>
        <w:pStyle w:val="BodyText3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7000A9" w:rsidRDefault="007000A9" w:rsidP="00D96531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 xml:space="preserve"> __________________________;</w:t>
      </w:r>
    </w:p>
    <w:p w:rsidR="007000A9" w:rsidRDefault="007000A9" w:rsidP="00D96531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7000A9" w:rsidRDefault="007000A9" w:rsidP="00D96531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размер аванса: </w:t>
      </w:r>
      <w:r>
        <w:rPr>
          <w:sz w:val="24"/>
          <w:szCs w:val="24"/>
        </w:rPr>
        <w:t>_______________________________;</w:t>
      </w:r>
    </w:p>
    <w:p w:rsidR="007000A9" w:rsidRDefault="007000A9" w:rsidP="00D96531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(поставки, выполнения работ и т.д.)</w:t>
      </w:r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</w:p>
    <w:p w:rsidR="007000A9" w:rsidRPr="00A4723A" w:rsidRDefault="007000A9" w:rsidP="00D96531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1.3. Основанием ответственности Поручителя по настоящему Договору является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>м по Договору _________.</w:t>
      </w:r>
    </w:p>
    <w:p w:rsidR="007000A9" w:rsidRPr="00A4723A" w:rsidRDefault="007000A9" w:rsidP="00D96531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1.4. В случае неисполнения или ненадлежащего исполнения Должником обязательств по Договору _________, ответственность Поручителя и Должника перед Кредитором является солидарной. </w:t>
      </w:r>
    </w:p>
    <w:p w:rsidR="007000A9" w:rsidRPr="0025149B" w:rsidRDefault="007000A9" w:rsidP="00D96531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7000A9" w:rsidRPr="0025149B" w:rsidRDefault="007000A9" w:rsidP="00D96531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7000A9" w:rsidRPr="0025149B" w:rsidRDefault="007000A9" w:rsidP="00D96531">
      <w:pPr>
        <w:pStyle w:val="PlainText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 xml:space="preserve">Договору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7000A9" w:rsidRPr="0025149B" w:rsidRDefault="007000A9" w:rsidP="00D96531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7000A9" w:rsidRPr="0025149B" w:rsidRDefault="007000A9" w:rsidP="00D96531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7000A9" w:rsidRPr="0025149B" w:rsidRDefault="007000A9" w:rsidP="00D96531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7000A9" w:rsidRPr="0025149B" w:rsidRDefault="007000A9" w:rsidP="00D96531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7000A9" w:rsidRPr="0025149B" w:rsidRDefault="007000A9" w:rsidP="00D96531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7000A9" w:rsidRPr="0025149B" w:rsidRDefault="007000A9" w:rsidP="00D96531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7000A9" w:rsidRPr="0025149B" w:rsidRDefault="007000A9" w:rsidP="00D96531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7000A9" w:rsidRPr="0025149B" w:rsidRDefault="007000A9" w:rsidP="00D96531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7000A9" w:rsidRPr="0025149B" w:rsidRDefault="007000A9" w:rsidP="00D96531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7000A9" w:rsidRPr="0025149B" w:rsidRDefault="007000A9" w:rsidP="00D96531">
      <w:pPr>
        <w:pStyle w:val="PlainText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7000A9" w:rsidRPr="0025149B" w:rsidRDefault="007000A9" w:rsidP="00D96531">
      <w:pPr>
        <w:pStyle w:val="PlainText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7000A9" w:rsidRPr="0025149B" w:rsidRDefault="007000A9" w:rsidP="00D96531">
      <w:pPr>
        <w:pStyle w:val="PlainText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п.3.1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7000A9" w:rsidRPr="0025149B" w:rsidRDefault="007000A9" w:rsidP="00D96531">
      <w:pPr>
        <w:pStyle w:val="PlainText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недействительным.</w:t>
      </w:r>
    </w:p>
    <w:p w:rsidR="007000A9" w:rsidRPr="0025149B" w:rsidRDefault="007000A9" w:rsidP="00D96531">
      <w:pPr>
        <w:pStyle w:val="PlainText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7000A9" w:rsidRPr="0025149B" w:rsidRDefault="007000A9" w:rsidP="00D96531">
      <w:pPr>
        <w:pStyle w:val="BodyTextIndent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7000A9" w:rsidRPr="0025149B" w:rsidRDefault="007000A9" w:rsidP="00D96531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7000A9" w:rsidRDefault="007000A9" w:rsidP="00D96531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7000A9" w:rsidRDefault="007000A9" w:rsidP="00D96531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7000A9" w:rsidRDefault="007000A9" w:rsidP="00D96531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7000A9" w:rsidRDefault="007000A9" w:rsidP="00D96531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7000A9" w:rsidRDefault="007000A9" w:rsidP="00D96531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7000A9" w:rsidRDefault="007000A9" w:rsidP="00D96531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7000A9" w:rsidRPr="0025149B" w:rsidRDefault="007000A9" w:rsidP="00D96531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7000A9" w:rsidRDefault="007000A9" w:rsidP="00D96531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________________.</w:t>
      </w:r>
    </w:p>
    <w:p w:rsidR="007000A9" w:rsidRPr="0025149B" w:rsidRDefault="007000A9" w:rsidP="00D96531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7000A9" w:rsidRPr="0025149B" w:rsidRDefault="007000A9" w:rsidP="00D96531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7000A9" w:rsidRDefault="007000A9" w:rsidP="00D96531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7000A9" w:rsidRPr="0025149B" w:rsidRDefault="007000A9" w:rsidP="00D96531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7000A9" w:rsidRPr="000D374D" w:rsidRDefault="007000A9" w:rsidP="00D96531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7000A9" w:rsidRPr="00413BBC" w:rsidRDefault="007000A9" w:rsidP="00D96531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7000A9" w:rsidRPr="00413BBC" w:rsidRDefault="007000A9" w:rsidP="00D96531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7000A9" w:rsidRPr="00413BBC" w:rsidRDefault="007000A9" w:rsidP="00D96531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2 вариант</w:t>
      </w:r>
    </w:p>
    <w:p w:rsidR="007000A9" w:rsidRPr="00413BBC" w:rsidRDefault="007000A9" w:rsidP="00D96531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7000A9" w:rsidRPr="006A529F" w:rsidRDefault="007000A9" w:rsidP="00D96531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413BBC">
        <w:rPr>
          <w:sz w:val="24"/>
          <w:szCs w:val="24"/>
        </w:rPr>
        <w:t>.4.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7000A9" w:rsidRPr="00DC2EA3" w:rsidRDefault="007000A9" w:rsidP="00D96531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7000A9" w:rsidRPr="00DC2EA3" w:rsidRDefault="007000A9" w:rsidP="00D96531">
      <w:pPr>
        <w:pStyle w:val="BodyTextIndent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7000A9" w:rsidRPr="00DC2EA3" w:rsidRDefault="007000A9" w:rsidP="00D96531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7000A9" w:rsidRPr="00DC2EA3" w:rsidRDefault="007000A9" w:rsidP="00D9653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7000A9" w:rsidRPr="00DC2EA3" w:rsidRDefault="007000A9" w:rsidP="00D96531">
      <w:pPr>
        <w:pStyle w:val="BodyTextIndent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7000A9" w:rsidRPr="00DC2EA3" w:rsidRDefault="007000A9" w:rsidP="00D96531">
      <w:pPr>
        <w:pStyle w:val="BodyTextIndent"/>
        <w:spacing w:line="240" w:lineRule="auto"/>
        <w:jc w:val="left"/>
        <w:rPr>
          <w:sz w:val="24"/>
          <w:szCs w:val="24"/>
        </w:rPr>
      </w:pPr>
    </w:p>
    <w:p w:rsidR="007000A9" w:rsidRPr="00952FD2" w:rsidRDefault="007000A9" w:rsidP="00D96531">
      <w:pPr>
        <w:pStyle w:val="BodyTextIndent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7000A9" w:rsidRPr="00391115" w:rsidRDefault="007000A9" w:rsidP="00D9653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7000A9" w:rsidRDefault="007000A9" w:rsidP="00D96531">
      <w:pPr>
        <w:spacing w:before="0" w:after="0"/>
        <w:rPr>
          <w:sz w:val="24"/>
          <w:szCs w:val="24"/>
        </w:rPr>
      </w:pPr>
    </w:p>
    <w:p w:rsidR="007000A9" w:rsidRDefault="007000A9" w:rsidP="00D96531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7000A9" w:rsidRPr="00952FD2" w:rsidRDefault="007000A9" w:rsidP="00D96531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7000A9" w:rsidRPr="0025149B" w:rsidRDefault="007000A9" w:rsidP="00D9653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7000A9" w:rsidRPr="0025149B" w:rsidTr="00BA7A87">
        <w:tc>
          <w:tcPr>
            <w:tcW w:w="3240" w:type="dxa"/>
          </w:tcPr>
          <w:p w:rsidR="007000A9" w:rsidRPr="0025149B" w:rsidRDefault="007000A9" w:rsidP="00BA7A87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7000A9" w:rsidRPr="0025149B" w:rsidRDefault="007000A9" w:rsidP="00BA7A87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7000A9" w:rsidRPr="0025149B" w:rsidRDefault="007000A9" w:rsidP="00BA7A87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7000A9" w:rsidRPr="00B879B2" w:rsidTr="00BA7A87">
        <w:trPr>
          <w:trHeight w:val="274"/>
        </w:trPr>
        <w:tc>
          <w:tcPr>
            <w:tcW w:w="3240" w:type="dxa"/>
          </w:tcPr>
          <w:p w:rsidR="007000A9" w:rsidRDefault="007000A9" w:rsidP="00BA7A87">
            <w:pPr>
              <w:spacing w:before="0" w:after="0"/>
              <w:rPr>
                <w:sz w:val="24"/>
                <w:szCs w:val="24"/>
              </w:rPr>
            </w:pPr>
          </w:p>
          <w:p w:rsidR="007000A9" w:rsidRDefault="007000A9" w:rsidP="00BA7A8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7000A9" w:rsidRPr="0025149B" w:rsidRDefault="007000A9" w:rsidP="00BA7A87">
            <w:pPr>
              <w:spacing w:before="0" w:after="0"/>
              <w:rPr>
                <w:sz w:val="24"/>
                <w:szCs w:val="24"/>
              </w:rPr>
            </w:pPr>
          </w:p>
          <w:p w:rsidR="007000A9" w:rsidRDefault="007000A9" w:rsidP="00BA7A87">
            <w:pPr>
              <w:spacing w:before="0" w:after="0"/>
              <w:rPr>
                <w:sz w:val="24"/>
                <w:szCs w:val="24"/>
              </w:rPr>
            </w:pPr>
          </w:p>
          <w:p w:rsidR="007000A9" w:rsidRDefault="007000A9" w:rsidP="00BA7A87">
            <w:pPr>
              <w:spacing w:before="0" w:after="0"/>
              <w:rPr>
                <w:sz w:val="24"/>
                <w:szCs w:val="24"/>
              </w:rPr>
            </w:pPr>
          </w:p>
          <w:p w:rsidR="007000A9" w:rsidRPr="0025149B" w:rsidRDefault="007000A9" w:rsidP="00BA7A87">
            <w:pPr>
              <w:spacing w:before="0" w:after="0"/>
              <w:rPr>
                <w:sz w:val="24"/>
                <w:szCs w:val="24"/>
              </w:rPr>
            </w:pPr>
          </w:p>
          <w:p w:rsidR="007000A9" w:rsidRPr="00747966" w:rsidRDefault="007000A9" w:rsidP="00BA7A87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7000A9" w:rsidRPr="0025149B" w:rsidRDefault="007000A9" w:rsidP="00BA7A87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7000A9" w:rsidRPr="0025149B" w:rsidRDefault="007000A9" w:rsidP="00BA7A8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000A9" w:rsidRPr="0025149B" w:rsidRDefault="007000A9" w:rsidP="00BA7A87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000A9" w:rsidRDefault="007000A9" w:rsidP="00BA7A87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7000A9" w:rsidRDefault="007000A9" w:rsidP="00BA7A87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000A9" w:rsidRPr="0025149B" w:rsidRDefault="007000A9" w:rsidP="00BA7A87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000A9" w:rsidRDefault="007000A9" w:rsidP="00BA7A87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7000A9" w:rsidRPr="0025149B" w:rsidRDefault="007000A9" w:rsidP="00BA7A87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7000A9" w:rsidRPr="0025149B" w:rsidRDefault="007000A9" w:rsidP="00BA7A87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7000A9" w:rsidRPr="0025149B" w:rsidRDefault="007000A9" w:rsidP="00BA7A87">
            <w:pPr>
              <w:pStyle w:val="BodyTextIndent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7000A9" w:rsidRDefault="007000A9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000A9" w:rsidRDefault="007000A9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«________________»</w:t>
            </w:r>
          </w:p>
          <w:p w:rsidR="007000A9" w:rsidRDefault="007000A9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000A9" w:rsidRDefault="007000A9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000A9" w:rsidRPr="0025149B" w:rsidRDefault="007000A9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000A9" w:rsidRPr="0025149B" w:rsidRDefault="007000A9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000A9" w:rsidRDefault="007000A9" w:rsidP="00BA7A87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7000A9" w:rsidRPr="00B879B2" w:rsidRDefault="007000A9" w:rsidP="00BA7A87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7000A9" w:rsidRDefault="007000A9" w:rsidP="00D96531">
      <w:pPr>
        <w:spacing w:before="240" w:after="120"/>
        <w:rPr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7000A9" w:rsidRPr="007D54FF" w:rsidTr="00BA7A87">
        <w:trPr>
          <w:trHeight w:val="696"/>
          <w:jc w:val="center"/>
        </w:trPr>
        <w:tc>
          <w:tcPr>
            <w:tcW w:w="4965" w:type="dxa"/>
            <w:vAlign w:val="bottom"/>
          </w:tcPr>
          <w:p w:rsidR="007000A9" w:rsidRPr="007D54FF" w:rsidRDefault="007000A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7000A9" w:rsidRPr="007D54FF" w:rsidRDefault="007000A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7000A9" w:rsidRPr="007D54FF" w:rsidTr="00BA7A87">
        <w:trPr>
          <w:trHeight w:val="1938"/>
          <w:jc w:val="center"/>
        </w:trPr>
        <w:tc>
          <w:tcPr>
            <w:tcW w:w="4965" w:type="dxa"/>
          </w:tcPr>
          <w:p w:rsidR="007000A9" w:rsidRPr="007D54FF" w:rsidRDefault="007000A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000A9" w:rsidRPr="007D54FF" w:rsidRDefault="007000A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7000A9" w:rsidRPr="007D54FF" w:rsidRDefault="007000A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000A9" w:rsidRPr="007D54FF" w:rsidRDefault="007000A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7000A9" w:rsidRPr="007D54FF" w:rsidRDefault="007000A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000A9" w:rsidRPr="007D54FF" w:rsidRDefault="007000A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7000A9" w:rsidRPr="007D54FF" w:rsidRDefault="007000A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000A9" w:rsidRPr="007D54FF" w:rsidRDefault="007000A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7000A9" w:rsidRPr="007D54FF" w:rsidRDefault="007000A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000A9" w:rsidRPr="007D54FF" w:rsidRDefault="007000A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7000A9" w:rsidRPr="007D54FF" w:rsidRDefault="007000A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000A9" w:rsidRPr="007D54FF" w:rsidRDefault="007000A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7000A9" w:rsidRPr="00DC2EA3" w:rsidRDefault="007000A9" w:rsidP="00D96531">
      <w:pPr>
        <w:spacing w:before="240" w:after="120"/>
        <w:rPr>
          <w:sz w:val="24"/>
          <w:szCs w:val="24"/>
        </w:rPr>
      </w:pPr>
    </w:p>
    <w:p w:rsidR="007000A9" w:rsidRPr="00D96531" w:rsidRDefault="007000A9" w:rsidP="00D96531"/>
    <w:sectPr w:rsidR="007000A9" w:rsidRPr="00D96531" w:rsidSect="00F20EB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0A9" w:rsidRDefault="007000A9" w:rsidP="00017242">
      <w:pPr>
        <w:spacing w:before="0" w:after="0"/>
      </w:pPr>
      <w:r>
        <w:separator/>
      </w:r>
    </w:p>
  </w:endnote>
  <w:endnote w:type="continuationSeparator" w:id="0">
    <w:p w:rsidR="007000A9" w:rsidRDefault="007000A9" w:rsidP="00017242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0A9" w:rsidRDefault="007000A9" w:rsidP="001263A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00A9" w:rsidRDefault="007000A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0A9" w:rsidRDefault="007000A9" w:rsidP="001263A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7000A9" w:rsidRDefault="007000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0A9" w:rsidRDefault="007000A9" w:rsidP="00017242">
      <w:pPr>
        <w:spacing w:before="0" w:after="0"/>
      </w:pPr>
      <w:r>
        <w:separator/>
      </w:r>
    </w:p>
  </w:footnote>
  <w:footnote w:type="continuationSeparator" w:id="0">
    <w:p w:rsidR="007000A9" w:rsidRDefault="007000A9" w:rsidP="00017242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0A9" w:rsidRDefault="007000A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00A9" w:rsidRDefault="007000A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0A9" w:rsidRDefault="007000A9">
    <w:pPr>
      <w:pStyle w:val="Header"/>
      <w:framePr w:wrap="around" w:vAnchor="text" w:hAnchor="margin" w:xAlign="center" w:y="1"/>
      <w:rPr>
        <w:rStyle w:val="PageNumber"/>
      </w:rPr>
    </w:pPr>
  </w:p>
  <w:p w:rsidR="007000A9" w:rsidRDefault="007000A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9FE"/>
    <w:rsid w:val="00017242"/>
    <w:rsid w:val="000941D1"/>
    <w:rsid w:val="000C0D75"/>
    <w:rsid w:val="000D374D"/>
    <w:rsid w:val="001263A7"/>
    <w:rsid w:val="001F56F1"/>
    <w:rsid w:val="0025149B"/>
    <w:rsid w:val="00391115"/>
    <w:rsid w:val="00413BBC"/>
    <w:rsid w:val="006109FE"/>
    <w:rsid w:val="00625A11"/>
    <w:rsid w:val="006A02F5"/>
    <w:rsid w:val="006A529F"/>
    <w:rsid w:val="007000A9"/>
    <w:rsid w:val="00747966"/>
    <w:rsid w:val="007D54FF"/>
    <w:rsid w:val="00952FD2"/>
    <w:rsid w:val="0095431D"/>
    <w:rsid w:val="009856BE"/>
    <w:rsid w:val="009F1DB0"/>
    <w:rsid w:val="00A4723A"/>
    <w:rsid w:val="00AE03AB"/>
    <w:rsid w:val="00B879B2"/>
    <w:rsid w:val="00BA7A87"/>
    <w:rsid w:val="00D96531"/>
    <w:rsid w:val="00DC2EA3"/>
    <w:rsid w:val="00E44430"/>
    <w:rsid w:val="00EB331B"/>
    <w:rsid w:val="00EB3AF3"/>
    <w:rsid w:val="00F20EBE"/>
    <w:rsid w:val="00F97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locked="1" w:semiHidden="0" w:uiPriority="0"/>
    <w:lsdException w:name="Body Text Indent 2" w:locked="1" w:semiHidden="0" w:uiPriority="0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109FE"/>
    <w:pPr>
      <w:widowControl w:val="0"/>
      <w:spacing w:before="20" w:after="4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uiPriority w:val="99"/>
    <w:rsid w:val="006109FE"/>
    <w:pPr>
      <w:widowControl w:val="0"/>
      <w:spacing w:before="360" w:after="40"/>
    </w:pPr>
    <w:rPr>
      <w:rFonts w:ascii="Times New Roman" w:hAnsi="Times New Roman"/>
      <w:b/>
      <w:sz w:val="24"/>
      <w:szCs w:val="20"/>
    </w:rPr>
  </w:style>
  <w:style w:type="paragraph" w:customStyle="1" w:styleId="TableText">
    <w:name w:val="Table Text"/>
    <w:uiPriority w:val="99"/>
    <w:rsid w:val="006109FE"/>
    <w:pPr>
      <w:widowControl w:val="0"/>
      <w:spacing w:before="20" w:after="20"/>
    </w:pPr>
    <w:rPr>
      <w:rFonts w:ascii="Times New Roman" w:hAnsi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6109FE"/>
    <w:pPr>
      <w:widowControl/>
      <w:spacing w:before="0" w:after="0" w:line="360" w:lineRule="auto"/>
      <w:jc w:val="both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109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">
    <w:name w:val="Основной текст с отступом Знак"/>
    <w:basedOn w:val="DefaultParagraphFont"/>
    <w:link w:val="BodyTextIndent"/>
    <w:uiPriority w:val="99"/>
    <w:semiHidden/>
    <w:locked/>
    <w:rsid w:val="006109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6109FE"/>
    <w:pPr>
      <w:ind w:firstLine="284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109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basedOn w:val="DefaultParagraphFont"/>
    <w:link w:val="BodyTextIndent2"/>
    <w:uiPriority w:val="99"/>
    <w:semiHidden/>
    <w:locked/>
    <w:rsid w:val="006109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6109FE"/>
    <w:pPr>
      <w:widowControl/>
      <w:spacing w:before="0" w:after="0" w:line="240" w:lineRule="exact"/>
      <w:ind w:firstLine="709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109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с отступом 3 Знак"/>
    <w:basedOn w:val="DefaultParagraphFont"/>
    <w:link w:val="BodyTextIndent3"/>
    <w:uiPriority w:val="99"/>
    <w:semiHidden/>
    <w:locked/>
    <w:rsid w:val="006109F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3">
    <w:name w:val="Body Text 3"/>
    <w:basedOn w:val="Normal"/>
    <w:link w:val="BodyText3Char"/>
    <w:uiPriority w:val="99"/>
    <w:rsid w:val="006109F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109F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DefaultParagraphFont"/>
    <w:link w:val="BodyText3"/>
    <w:uiPriority w:val="99"/>
    <w:semiHidden/>
    <w:locked/>
    <w:rsid w:val="006109F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PlainText">
    <w:name w:val="Plain Text"/>
    <w:basedOn w:val="Normal"/>
    <w:link w:val="PlainTextChar"/>
    <w:uiPriority w:val="99"/>
    <w:semiHidden/>
    <w:rsid w:val="006109FE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6109F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0">
    <w:name w:val="Текст Знак"/>
    <w:basedOn w:val="DefaultParagraphFont"/>
    <w:link w:val="PlainText"/>
    <w:uiPriority w:val="99"/>
    <w:semiHidden/>
    <w:locked/>
    <w:rsid w:val="006109FE"/>
    <w:rPr>
      <w:rFonts w:ascii="Consolas" w:eastAsia="Times New Roman" w:hAnsi="Consolas" w:cs="Times New Roman"/>
      <w:sz w:val="21"/>
      <w:szCs w:val="21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6109F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109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semiHidden/>
    <w:rsid w:val="006109F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109F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109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uiPriority w:val="99"/>
    <w:rsid w:val="006109FE"/>
    <w:pPr>
      <w:autoSpaceDE w:val="0"/>
      <w:autoSpaceDN w:val="0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1470</Words>
  <Characters>8385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6612</cp:lastModifiedBy>
  <cp:revision>3</cp:revision>
  <dcterms:created xsi:type="dcterms:W3CDTF">2013-04-03T07:49:00Z</dcterms:created>
  <dcterms:modified xsi:type="dcterms:W3CDTF">2014-01-10T06:11:00Z</dcterms:modified>
</cp:coreProperties>
</file>